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35B17" w:rsidR="000B5A6F" w:rsidP="00A72694" w:rsidRDefault="00626612" w14:paraId="3FE5C723" w14:textId="5D19D8B1">
      <w:pPr>
        <w:rPr>
          <w:rFonts w:cs="Arial"/>
          <w:lang w:val="nn-NO"/>
        </w:rPr>
      </w:pPr>
      <w:r w:rsidRPr="00535B17">
        <w:rPr>
          <w:rFonts w:cs="Arial"/>
          <w:lang w:val="nn-NO"/>
        </w:rPr>
        <w:t xml:space="preserve"> </w:t>
      </w:r>
    </w:p>
    <w:p w:rsidRPr="00535B17" w:rsidR="00B665AE" w:rsidP="00A72694" w:rsidRDefault="00B665AE" w14:paraId="09F030E5" w14:textId="77777777">
      <w:pPr>
        <w:rPr>
          <w:rFonts w:cs="Arial"/>
          <w:lang w:val="sv-SE"/>
        </w:rPr>
      </w:pPr>
    </w:p>
    <w:p w:rsidRPr="00535B17" w:rsidR="00D7129D" w:rsidP="00A72694" w:rsidRDefault="00D7129D" w14:paraId="5E906B00" w14:textId="77777777">
      <w:pPr>
        <w:rPr>
          <w:rFonts w:cs="Arial"/>
          <w:lang w:val="sv-SE"/>
        </w:rPr>
      </w:pPr>
    </w:p>
    <w:p w:rsidRPr="00535B17" w:rsidR="00D7129D" w:rsidP="00A72694" w:rsidRDefault="00D7129D" w14:paraId="6565C679" w14:textId="0127877C">
      <w:pPr>
        <w:rPr>
          <w:rFonts w:cs="Arial"/>
          <w:lang w:val="sv-SE"/>
        </w:rPr>
      </w:pPr>
      <w:r w:rsidRPr="00535B17">
        <w:rPr>
          <w:rFonts w:cs="Arial"/>
          <w:lang w:val="sv-SE"/>
        </w:rPr>
        <w:tab/>
      </w:r>
      <w:r w:rsidRPr="00535B17">
        <w:rPr>
          <w:rFonts w:cs="Arial"/>
          <w:lang w:val="sv-SE"/>
        </w:rPr>
        <w:tab/>
      </w:r>
      <w:r w:rsidRPr="00535B17">
        <w:rPr>
          <w:rFonts w:cs="Arial"/>
          <w:lang w:val="sv-SE"/>
        </w:rPr>
        <w:tab/>
      </w:r>
      <w:r w:rsidRPr="00535B17">
        <w:rPr>
          <w:rFonts w:cs="Arial"/>
          <w:lang w:val="sv-SE"/>
        </w:rPr>
        <w:tab/>
      </w:r>
      <w:r w:rsidRPr="00535B17">
        <w:rPr>
          <w:rFonts w:cs="Arial"/>
          <w:lang w:val="sv-SE"/>
        </w:rPr>
        <w:tab/>
      </w:r>
      <w:r w:rsidRPr="00535B17">
        <w:rPr>
          <w:rFonts w:cs="Arial"/>
          <w:lang w:val="sv-SE"/>
        </w:rPr>
        <w:tab/>
      </w:r>
      <w:r w:rsidRPr="00535B17">
        <w:rPr>
          <w:rFonts w:cs="Arial"/>
          <w:lang w:val="sv-SE"/>
        </w:rPr>
        <w:tab/>
      </w:r>
      <w:r w:rsidRPr="00535B17">
        <w:rPr>
          <w:rFonts w:cs="Arial"/>
          <w:lang w:val="sv-SE"/>
        </w:rPr>
        <w:tab/>
      </w:r>
      <w:r w:rsidRPr="00535B17">
        <w:rPr>
          <w:rFonts w:cs="Arial"/>
          <w:lang w:val="sv-SE"/>
        </w:rPr>
        <w:tab/>
      </w:r>
      <w:r w:rsidRPr="00535B17">
        <w:rPr>
          <w:rFonts w:cs="Arial"/>
          <w:lang w:val="sv-SE"/>
        </w:rPr>
        <w:tab/>
      </w:r>
      <w:r w:rsidRPr="00535B17" w:rsidR="00AA6279">
        <w:rPr>
          <w:rFonts w:cs="Arial"/>
          <w:lang w:val="sv-SE"/>
        </w:rPr>
        <w:t>[</w:t>
      </w:r>
      <w:proofErr w:type="spellStart"/>
      <w:r w:rsidRPr="00535B17" w:rsidR="00A72694">
        <w:rPr>
          <w:rFonts w:cs="Arial"/>
          <w:lang w:val="sv-SE"/>
        </w:rPr>
        <w:t>Sted</w:t>
      </w:r>
      <w:proofErr w:type="spellEnd"/>
      <w:r w:rsidRPr="00535B17">
        <w:rPr>
          <w:rFonts w:cs="Arial"/>
          <w:lang w:val="sv-SE"/>
        </w:rPr>
        <w:t xml:space="preserve">, </w:t>
      </w:r>
      <w:proofErr w:type="spellStart"/>
      <w:r w:rsidRPr="00535B17">
        <w:rPr>
          <w:rFonts w:cs="Arial"/>
          <w:lang w:val="sv-SE"/>
        </w:rPr>
        <w:t>dd.mm.åååå</w:t>
      </w:r>
      <w:proofErr w:type="spellEnd"/>
      <w:r w:rsidRPr="00535B17" w:rsidR="00AA6279">
        <w:rPr>
          <w:rFonts w:cs="Arial"/>
          <w:lang w:val="sv-SE"/>
        </w:rPr>
        <w:t>]</w:t>
      </w:r>
      <w:r w:rsidR="001572D5">
        <w:rPr>
          <w:rFonts w:cs="Arial"/>
          <w:lang w:val="sv-SE"/>
        </w:rPr>
        <w:t xml:space="preserve"> </w:t>
      </w:r>
    </w:p>
    <w:p w:rsidRPr="00535B17" w:rsidR="00D7129D" w:rsidP="00A72694" w:rsidRDefault="00A72694" w14:paraId="0C7C0A3E" w14:textId="77777777">
      <w:pPr>
        <w:rPr>
          <w:rFonts w:cs="Arial"/>
          <w:lang w:val="sv-SE"/>
        </w:rPr>
      </w:pPr>
      <w:r w:rsidRPr="00535B17">
        <w:rPr>
          <w:rFonts w:cs="Arial"/>
          <w:lang w:val="sv-SE"/>
        </w:rPr>
        <w:t>[</w:t>
      </w:r>
      <w:proofErr w:type="spellStart"/>
      <w:r w:rsidRPr="00535B17" w:rsidR="00D7129D">
        <w:rPr>
          <w:rFonts w:cs="Arial"/>
          <w:lang w:val="sv-SE"/>
        </w:rPr>
        <w:t>Tilbyder</w:t>
      </w:r>
      <w:proofErr w:type="spellEnd"/>
      <w:r w:rsidRPr="00535B17">
        <w:rPr>
          <w:rFonts w:cs="Arial"/>
          <w:lang w:val="sv-SE"/>
        </w:rPr>
        <w:t>]</w:t>
      </w:r>
    </w:p>
    <w:p w:rsidRPr="00535B17" w:rsidR="00D7129D" w:rsidP="79ACFBA3" w:rsidRDefault="2D4AAA7C" w14:paraId="0DA1B0C9" w14:textId="77777777">
      <w:pPr>
        <w:rPr>
          <w:rFonts w:cs="Arial"/>
          <w:lang w:val="sv-SE"/>
        </w:rPr>
      </w:pPr>
      <w:r w:rsidRPr="00535B17">
        <w:rPr>
          <w:rFonts w:cs="Arial"/>
          <w:lang w:val="sv-SE"/>
        </w:rPr>
        <w:t>[</w:t>
      </w:r>
      <w:proofErr w:type="spellStart"/>
      <w:r w:rsidRPr="00535B17" w:rsidR="560273E7">
        <w:rPr>
          <w:rFonts w:cs="Arial"/>
          <w:lang w:val="sv-SE"/>
        </w:rPr>
        <w:t>Adresse</w:t>
      </w:r>
      <w:proofErr w:type="spellEnd"/>
      <w:r w:rsidRPr="00535B17">
        <w:rPr>
          <w:rFonts w:cs="Arial"/>
          <w:lang w:val="sv-SE"/>
        </w:rPr>
        <w:t>]</w:t>
      </w:r>
    </w:p>
    <w:p w:rsidRPr="00535B17" w:rsidR="00D7129D" w:rsidP="00A72694" w:rsidRDefault="00A72694" w14:paraId="0F07D4B5" w14:textId="77777777">
      <w:pPr>
        <w:rPr>
          <w:rFonts w:cs="Arial"/>
          <w:lang w:val="sv-SE"/>
        </w:rPr>
      </w:pPr>
      <w:r w:rsidRPr="00535B17">
        <w:rPr>
          <w:rFonts w:cs="Arial"/>
          <w:lang w:val="sv-SE"/>
        </w:rPr>
        <w:t>[</w:t>
      </w:r>
      <w:r w:rsidRPr="00535B17" w:rsidR="00D7129D">
        <w:rPr>
          <w:rFonts w:cs="Arial"/>
          <w:lang w:val="sv-SE"/>
        </w:rPr>
        <w:t>Post</w:t>
      </w:r>
      <w:r w:rsidRPr="00535B17">
        <w:rPr>
          <w:rFonts w:cs="Arial"/>
          <w:lang w:val="sv-SE"/>
        </w:rPr>
        <w:t xml:space="preserve">nr. </w:t>
      </w:r>
      <w:proofErr w:type="spellStart"/>
      <w:r w:rsidRPr="00535B17">
        <w:rPr>
          <w:rFonts w:cs="Arial"/>
          <w:lang w:val="sv-SE"/>
        </w:rPr>
        <w:t>og</w:t>
      </w:r>
      <w:proofErr w:type="spellEnd"/>
      <w:r w:rsidRPr="00535B17">
        <w:rPr>
          <w:rFonts w:cs="Arial"/>
          <w:lang w:val="sv-SE"/>
        </w:rPr>
        <w:t xml:space="preserve"> –</w:t>
      </w:r>
      <w:proofErr w:type="spellStart"/>
      <w:r w:rsidRPr="00535B17" w:rsidR="00D7129D">
        <w:rPr>
          <w:rFonts w:cs="Arial"/>
          <w:lang w:val="sv-SE"/>
        </w:rPr>
        <w:t>sted</w:t>
      </w:r>
      <w:proofErr w:type="spellEnd"/>
      <w:r w:rsidRPr="00535B17">
        <w:rPr>
          <w:rFonts w:cs="Arial"/>
          <w:lang w:val="sv-SE"/>
        </w:rPr>
        <w:t>]</w:t>
      </w:r>
    </w:p>
    <w:p w:rsidRPr="00535B17" w:rsidR="00D7129D" w:rsidP="00A72694" w:rsidRDefault="00D7129D" w14:paraId="221B8906" w14:textId="77777777">
      <w:pPr>
        <w:rPr>
          <w:rFonts w:cs="Arial"/>
          <w:lang w:val="sv-SE"/>
        </w:rPr>
      </w:pPr>
    </w:p>
    <w:p w:rsidRPr="00535B17" w:rsidR="00D7129D" w:rsidP="00A72694" w:rsidRDefault="00FF7C14" w14:paraId="1564615B" w14:textId="77777777">
      <w:pPr>
        <w:pStyle w:val="Overskrift1"/>
        <w:rPr>
          <w:lang w:val="sv-SE"/>
        </w:rPr>
      </w:pPr>
      <w:r w:rsidRPr="00535B17">
        <w:rPr>
          <w:lang w:val="sv-SE"/>
        </w:rPr>
        <w:t>Tilbudsbrev</w:t>
      </w:r>
    </w:p>
    <w:p w:rsidRPr="00535B17" w:rsidR="00D7129D" w:rsidP="00B3010D" w:rsidRDefault="00D7129D" w14:paraId="46F7A00C" w14:textId="77777777">
      <w:pPr>
        <w:rPr>
          <w:rFonts w:cs="Arial"/>
          <w:lang w:val="sv-SE"/>
        </w:rPr>
      </w:pPr>
    </w:p>
    <w:p w:rsidR="00E75073" w:rsidP="278DC645" w:rsidRDefault="684D085F" w14:paraId="298A6E19" w14:textId="7780D067">
      <w:pPr>
        <w:widowControl w:val="0"/>
        <w:spacing w:before="0" w:beforeAutospacing="off" w:after="0" w:afterAutospacing="off" w:line="300" w:lineRule="atLeast"/>
        <w:ind w:left="0" w:right="0"/>
        <w:jc w:val="left"/>
        <w:rPr>
          <w:rFonts w:cs="Arial"/>
        </w:rPr>
      </w:pPr>
      <w:r w:rsidRPr="278DC645" w:rsidR="684D085F">
        <w:rPr>
          <w:rFonts w:cs="Arial"/>
        </w:rPr>
        <w:t xml:space="preserve">Vi leverer med dette tilbud </w:t>
      </w:r>
      <w:r w:rsidRPr="278DC645" w:rsidR="2D4AAA7C">
        <w:rPr>
          <w:rFonts w:cs="Arial"/>
        </w:rPr>
        <w:t xml:space="preserve">i </w:t>
      </w:r>
      <w:r w:rsidRPr="278DC645" w:rsidR="284B4C30">
        <w:rPr>
          <w:rFonts w:cs="Arial"/>
        </w:rPr>
        <w:t xml:space="preserve">konkurranse </w:t>
      </w:r>
      <w:r w:rsidRPr="278DC645" w:rsidR="00D93FCC">
        <w:rPr>
          <w:rFonts w:cs="Arial"/>
        </w:rPr>
        <w:t>Rammeavtale for</w:t>
      </w:r>
      <w:r w:rsidRPr="278DC645" w:rsidR="358CBB21">
        <w:rPr>
          <w:rFonts w:ascii="Arial" w:hAnsi="Arial" w:eastAsia="Times New Roman" w:cs="Arial"/>
          <w:noProof w:val="0"/>
          <w:color w:val="auto"/>
          <w:lang w:val="nb-NO" w:eastAsia="nb-NO" w:bidi="ar-SA"/>
        </w:rPr>
        <w:t xml:space="preserve"> elektrikertjenester/VVS og rørleggertjenester/ventilasjon og </w:t>
      </w:r>
      <w:r w:rsidRPr="278DC645" w:rsidR="358CBB21">
        <w:rPr>
          <w:rFonts w:ascii="Arial" w:hAnsi="Arial" w:eastAsia="Times New Roman" w:cs="Arial"/>
          <w:noProof w:val="0"/>
          <w:color w:val="auto"/>
          <w:lang w:val="nb-NO" w:eastAsia="nb-NO" w:bidi="ar-SA"/>
        </w:rPr>
        <w:t>blikkenslag</w:t>
      </w:r>
      <w:r w:rsidRPr="278DC645" w:rsidR="358CBB21">
        <w:rPr>
          <w:rFonts w:ascii="Arial" w:hAnsi="Arial" w:eastAsia="Times New Roman" w:cs="Arial"/>
          <w:noProof w:val="0"/>
          <w:color w:val="auto"/>
          <w:lang w:val="nb-NO" w:eastAsia="nb-NO" w:bidi="ar-SA"/>
        </w:rPr>
        <w:t>/lås og beslag</w:t>
      </w:r>
      <w:r w:rsidRPr="278DC645" w:rsidR="00E75073">
        <w:rPr>
          <w:rFonts w:cs="Arial"/>
        </w:rPr>
        <w:t>, under følgende delkontrakt(er):</w:t>
      </w:r>
      <w:r w:rsidRPr="278DC645" w:rsidR="17F96D0B">
        <w:rPr>
          <w:rFonts w:cs="Arial"/>
        </w:rPr>
        <w:t xml:space="preserve"> </w:t>
      </w:r>
    </w:p>
    <w:p w:rsidR="00E75073" w:rsidP="063C367D" w:rsidRDefault="00E75073" w14:paraId="4507BAF2" w14:textId="77777777">
      <w:pPr>
        <w:spacing w:line="300" w:lineRule="atLeast"/>
        <w:rPr>
          <w:rFonts w:cs="Arial"/>
        </w:rPr>
      </w:pPr>
    </w:p>
    <w:tbl>
      <w:tblPr>
        <w:tblStyle w:val="Tabellrutenett"/>
        <w:tblW w:w="9350" w:type="dxa"/>
        <w:tblLook w:val="04A0" w:firstRow="1" w:lastRow="0" w:firstColumn="1" w:lastColumn="0" w:noHBand="0" w:noVBand="1"/>
      </w:tblPr>
      <w:tblGrid>
        <w:gridCol w:w="3114"/>
        <w:gridCol w:w="6236"/>
      </w:tblGrid>
      <w:tr w:rsidR="00E75073" w:rsidTr="00E75073" w14:paraId="5CF52C8F" w14:textId="77777777">
        <w:tc>
          <w:tcPr>
            <w:tcW w:w="3114" w:type="dxa"/>
          </w:tcPr>
          <w:p w:rsidRPr="00E75073" w:rsidR="00E75073" w:rsidP="00E75073" w:rsidRDefault="00E75073" w14:paraId="532D0DA7" w14:textId="4D592342">
            <w:pPr>
              <w:spacing w:line="300" w:lineRule="atLeas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[</w:t>
            </w:r>
            <w:r w:rsidRPr="00E75073">
              <w:rPr>
                <w:rFonts w:cs="Arial"/>
                <w:b/>
                <w:bCs/>
                <w:highlight w:val="yellow"/>
              </w:rPr>
              <w:t>Ja/Nei</w:t>
            </w:r>
            <w:r>
              <w:rPr>
                <w:rFonts w:cs="Arial"/>
                <w:b/>
                <w:bCs/>
              </w:rPr>
              <w:t>]</w:t>
            </w:r>
          </w:p>
        </w:tc>
        <w:tc>
          <w:tcPr>
            <w:tcW w:w="6236" w:type="dxa"/>
          </w:tcPr>
          <w:p w:rsidR="00E75073" w:rsidP="00E75073" w:rsidRDefault="00E75073" w14:paraId="32848364" w14:textId="7CEBF350">
            <w:pPr>
              <w:spacing w:line="300" w:lineRule="atLeast"/>
              <w:rPr>
                <w:rFonts w:cs="Arial"/>
              </w:rPr>
            </w:pPr>
            <w:r w:rsidRPr="00E75073">
              <w:rPr>
                <w:rFonts w:cs="Arial"/>
                <w:b/>
                <w:bCs/>
              </w:rPr>
              <w:t>Delkontrakt 1: Elektrikertjenester</w:t>
            </w:r>
          </w:p>
        </w:tc>
      </w:tr>
      <w:tr w:rsidR="00E75073" w:rsidTr="00E75073" w14:paraId="3E333803" w14:textId="77777777">
        <w:tc>
          <w:tcPr>
            <w:tcW w:w="3114" w:type="dxa"/>
          </w:tcPr>
          <w:p w:rsidRPr="00E75073" w:rsidR="00E75073" w:rsidP="00E75073" w:rsidRDefault="00E75073" w14:paraId="44BB4DE8" w14:textId="52C84B5C">
            <w:pPr>
              <w:spacing w:line="300" w:lineRule="atLeas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[</w:t>
            </w:r>
            <w:r w:rsidRPr="00E75073">
              <w:rPr>
                <w:rFonts w:cs="Arial"/>
                <w:b/>
                <w:bCs/>
                <w:highlight w:val="yellow"/>
              </w:rPr>
              <w:t>Ja/Nei</w:t>
            </w:r>
            <w:r>
              <w:rPr>
                <w:rFonts w:cs="Arial"/>
                <w:b/>
                <w:bCs/>
              </w:rPr>
              <w:t>]</w:t>
            </w:r>
          </w:p>
        </w:tc>
        <w:tc>
          <w:tcPr>
            <w:tcW w:w="6236" w:type="dxa"/>
          </w:tcPr>
          <w:p w:rsidR="00E75073" w:rsidP="00E75073" w:rsidRDefault="00E75073" w14:paraId="5FF9BA49" w14:textId="02E24970">
            <w:pPr>
              <w:spacing w:line="300" w:lineRule="atLeast"/>
              <w:rPr>
                <w:rFonts w:cs="Arial"/>
              </w:rPr>
            </w:pPr>
            <w:r w:rsidRPr="00E75073">
              <w:rPr>
                <w:rFonts w:cs="Arial"/>
                <w:b/>
                <w:bCs/>
              </w:rPr>
              <w:t>Delkontrakt 2: Rørleggertjenester</w:t>
            </w:r>
          </w:p>
        </w:tc>
      </w:tr>
      <w:tr w:rsidR="00E75073" w:rsidTr="00E75073" w14:paraId="029D9DAB" w14:textId="77777777">
        <w:tc>
          <w:tcPr>
            <w:tcW w:w="3114" w:type="dxa"/>
          </w:tcPr>
          <w:p w:rsidRPr="00E75073" w:rsidR="00E75073" w:rsidP="00E75073" w:rsidRDefault="00E75073" w14:paraId="4DF8A65A" w14:textId="3DB17DD4">
            <w:pPr>
              <w:spacing w:line="300" w:lineRule="atLeas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[</w:t>
            </w:r>
            <w:r w:rsidRPr="00E75073">
              <w:rPr>
                <w:rFonts w:cs="Arial"/>
                <w:b/>
                <w:bCs/>
                <w:highlight w:val="yellow"/>
              </w:rPr>
              <w:t>Ja/Nei</w:t>
            </w:r>
            <w:r>
              <w:rPr>
                <w:rFonts w:cs="Arial"/>
                <w:b/>
                <w:bCs/>
              </w:rPr>
              <w:t>]</w:t>
            </w:r>
          </w:p>
        </w:tc>
        <w:tc>
          <w:tcPr>
            <w:tcW w:w="6236" w:type="dxa"/>
          </w:tcPr>
          <w:p w:rsidR="00E75073" w:rsidP="00E75073" w:rsidRDefault="00E75073" w14:paraId="21504051" w14:textId="3E280D74">
            <w:pPr>
              <w:spacing w:line="300" w:lineRule="atLeast"/>
              <w:rPr>
                <w:rFonts w:cs="Arial"/>
              </w:rPr>
            </w:pPr>
            <w:r w:rsidRPr="00E75073">
              <w:rPr>
                <w:rFonts w:cs="Arial"/>
                <w:b/>
                <w:bCs/>
              </w:rPr>
              <w:t>Delkontrakt 3: Ventilasjons- og blikkenslagertjenester</w:t>
            </w:r>
          </w:p>
        </w:tc>
      </w:tr>
      <w:tr w:rsidR="00E75073" w:rsidTr="00E75073" w14:paraId="0D067BA5" w14:textId="77777777">
        <w:tc>
          <w:tcPr>
            <w:tcW w:w="3114" w:type="dxa"/>
          </w:tcPr>
          <w:p w:rsidRPr="00E75073" w:rsidR="00E75073" w:rsidP="00E75073" w:rsidRDefault="00E75073" w14:paraId="73B65819" w14:textId="55E894D3">
            <w:pPr>
              <w:spacing w:line="300" w:lineRule="atLeas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[</w:t>
            </w:r>
            <w:r w:rsidRPr="00E75073">
              <w:rPr>
                <w:rFonts w:cs="Arial"/>
                <w:b/>
                <w:bCs/>
                <w:highlight w:val="yellow"/>
              </w:rPr>
              <w:t>Ja/Nei</w:t>
            </w:r>
            <w:r>
              <w:rPr>
                <w:rFonts w:cs="Arial"/>
                <w:b/>
                <w:bCs/>
              </w:rPr>
              <w:t>]</w:t>
            </w:r>
          </w:p>
        </w:tc>
        <w:tc>
          <w:tcPr>
            <w:tcW w:w="6236" w:type="dxa"/>
          </w:tcPr>
          <w:p w:rsidR="00E75073" w:rsidP="00E75073" w:rsidRDefault="00E75073" w14:paraId="70F491DA" w14:textId="2198E4BA">
            <w:pPr>
              <w:spacing w:line="300" w:lineRule="atLeast"/>
              <w:rPr>
                <w:rFonts w:cs="Arial"/>
              </w:rPr>
            </w:pPr>
            <w:r w:rsidRPr="00E75073">
              <w:rPr>
                <w:rFonts w:cs="Arial"/>
                <w:b/>
                <w:bCs/>
              </w:rPr>
              <w:t>Delkontrakt 4: Låsesmedtjenester</w:t>
            </w:r>
          </w:p>
        </w:tc>
      </w:tr>
    </w:tbl>
    <w:p w:rsidR="00E75073" w:rsidP="063C367D" w:rsidRDefault="00E75073" w14:paraId="7658B243" w14:textId="77777777">
      <w:pPr>
        <w:spacing w:line="300" w:lineRule="atLeast"/>
        <w:rPr>
          <w:rFonts w:cs="Arial"/>
        </w:rPr>
      </w:pPr>
    </w:p>
    <w:p w:rsidRPr="00535B17" w:rsidR="00A72694" w:rsidP="00A72694" w:rsidRDefault="00A72694" w14:paraId="06499C2F" w14:textId="77777777">
      <w:pPr>
        <w:rPr>
          <w:rFonts w:cs="Arial"/>
        </w:rPr>
      </w:pPr>
    </w:p>
    <w:p w:rsidRPr="00535B17" w:rsidR="00A72694" w:rsidP="00A72694" w:rsidRDefault="00AF37FA" w14:paraId="50F97723" w14:textId="77777777">
      <w:pPr>
        <w:rPr>
          <w:rFonts w:cs="Arial"/>
          <w:b/>
        </w:rPr>
      </w:pPr>
      <w:r w:rsidRPr="00535B17">
        <w:rPr>
          <w:rFonts w:cs="Arial"/>
          <w:b/>
        </w:rPr>
        <w:t>Tilbyders kontaktinformasjon:</w:t>
      </w:r>
    </w:p>
    <w:p w:rsidRPr="00535B17" w:rsidR="00A72694" w:rsidP="00A72694" w:rsidRDefault="00A72694" w14:paraId="0D5C5F2C" w14:textId="77777777">
      <w:pPr>
        <w:rPr>
          <w:rFonts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7"/>
        <w:gridCol w:w="6283"/>
      </w:tblGrid>
      <w:tr w:rsidRPr="00535B17" w:rsidR="00A72694" w:rsidTr="003F7705" w14:paraId="3F805CCD" w14:textId="77777777">
        <w:tc>
          <w:tcPr>
            <w:tcW w:w="3085" w:type="dxa"/>
          </w:tcPr>
          <w:p w:rsidRPr="00535B17" w:rsidR="00A72694" w:rsidP="00A72694" w:rsidRDefault="00A72694" w14:paraId="2BBBCC37" w14:textId="77777777">
            <w:pPr>
              <w:rPr>
                <w:rFonts w:cs="Arial"/>
                <w:b/>
              </w:rPr>
            </w:pPr>
            <w:r w:rsidRPr="00535B17">
              <w:rPr>
                <w:rFonts w:cs="Arial"/>
                <w:b/>
              </w:rPr>
              <w:t>Navn tilbyder:</w:t>
            </w:r>
          </w:p>
        </w:tc>
        <w:tc>
          <w:tcPr>
            <w:tcW w:w="6415" w:type="dxa"/>
          </w:tcPr>
          <w:p w:rsidRPr="00535B17" w:rsidR="00A72694" w:rsidP="00A72694" w:rsidRDefault="00AA6279" w14:paraId="5E961A6B" w14:textId="77777777">
            <w:pPr>
              <w:rPr>
                <w:rFonts w:cs="Arial"/>
              </w:rPr>
            </w:pPr>
            <w:r w:rsidRPr="00535B17">
              <w:rPr>
                <w:rFonts w:cs="Arial"/>
              </w:rPr>
              <w:t>[Sett inn navn]</w:t>
            </w:r>
          </w:p>
        </w:tc>
      </w:tr>
      <w:tr w:rsidRPr="00535B17" w:rsidR="00A72694" w:rsidTr="003F7705" w14:paraId="1410E90E" w14:textId="77777777">
        <w:tc>
          <w:tcPr>
            <w:tcW w:w="3085" w:type="dxa"/>
          </w:tcPr>
          <w:p w:rsidRPr="00535B17" w:rsidR="00A72694" w:rsidP="00A72694" w:rsidRDefault="00A72694" w14:paraId="3A750DD3" w14:textId="77777777">
            <w:pPr>
              <w:rPr>
                <w:rFonts w:cs="Arial"/>
                <w:b/>
              </w:rPr>
            </w:pPr>
            <w:r w:rsidRPr="00535B17">
              <w:rPr>
                <w:rFonts w:cs="Arial"/>
                <w:b/>
              </w:rPr>
              <w:t>Organisasjonsnummer:</w:t>
            </w:r>
          </w:p>
        </w:tc>
        <w:tc>
          <w:tcPr>
            <w:tcW w:w="6415" w:type="dxa"/>
          </w:tcPr>
          <w:p w:rsidRPr="00535B17" w:rsidR="00A72694" w:rsidP="00A72694" w:rsidRDefault="00AA6279" w14:paraId="37A019F7" w14:textId="77777777">
            <w:pPr>
              <w:rPr>
                <w:rFonts w:cs="Arial"/>
              </w:rPr>
            </w:pPr>
            <w:r w:rsidRPr="00535B17">
              <w:rPr>
                <w:rFonts w:cs="Arial"/>
              </w:rPr>
              <w:t xml:space="preserve">[Sett inn </w:t>
            </w:r>
            <w:proofErr w:type="spellStart"/>
            <w:r w:rsidRPr="00535B17">
              <w:rPr>
                <w:rFonts w:cs="Arial"/>
              </w:rPr>
              <w:t>organisasjonsnr</w:t>
            </w:r>
            <w:proofErr w:type="spellEnd"/>
            <w:r w:rsidRPr="00535B17">
              <w:rPr>
                <w:rFonts w:cs="Arial"/>
              </w:rPr>
              <w:t>.]</w:t>
            </w:r>
          </w:p>
        </w:tc>
      </w:tr>
      <w:tr w:rsidRPr="00535B17" w:rsidR="00A72694" w:rsidTr="003F7705" w14:paraId="1B7E3EB4" w14:textId="77777777">
        <w:tc>
          <w:tcPr>
            <w:tcW w:w="3085" w:type="dxa"/>
          </w:tcPr>
          <w:p w:rsidRPr="00535B17" w:rsidR="00A72694" w:rsidP="00A72694" w:rsidRDefault="00A72694" w14:paraId="67C98D22" w14:textId="77777777">
            <w:pPr>
              <w:rPr>
                <w:rFonts w:cs="Arial"/>
                <w:b/>
              </w:rPr>
            </w:pPr>
            <w:r w:rsidRPr="00535B17">
              <w:rPr>
                <w:rFonts w:cs="Arial"/>
                <w:b/>
              </w:rPr>
              <w:t>Adresse:</w:t>
            </w:r>
          </w:p>
        </w:tc>
        <w:tc>
          <w:tcPr>
            <w:tcW w:w="6415" w:type="dxa"/>
          </w:tcPr>
          <w:p w:rsidRPr="00535B17" w:rsidR="00A72694" w:rsidP="00A72694" w:rsidRDefault="00AA6279" w14:paraId="3A384365" w14:textId="77777777">
            <w:pPr>
              <w:rPr>
                <w:rFonts w:cs="Arial"/>
              </w:rPr>
            </w:pPr>
            <w:r w:rsidRPr="00535B17">
              <w:rPr>
                <w:rFonts w:cs="Arial"/>
              </w:rPr>
              <w:t>[Sett inn postadresse]</w:t>
            </w:r>
          </w:p>
        </w:tc>
      </w:tr>
      <w:tr w:rsidRPr="00535B17" w:rsidR="00A72694" w:rsidTr="003F7705" w14:paraId="352004E3" w14:textId="77777777">
        <w:tc>
          <w:tcPr>
            <w:tcW w:w="3085" w:type="dxa"/>
          </w:tcPr>
          <w:p w:rsidRPr="00535B17" w:rsidR="00A72694" w:rsidP="00A72694" w:rsidRDefault="00A72694" w14:paraId="55383E08" w14:textId="77777777">
            <w:pPr>
              <w:rPr>
                <w:rFonts w:cs="Arial"/>
                <w:b/>
              </w:rPr>
            </w:pPr>
            <w:proofErr w:type="spellStart"/>
            <w:r w:rsidRPr="00535B17">
              <w:rPr>
                <w:rFonts w:cs="Arial"/>
                <w:b/>
              </w:rPr>
              <w:t>Postnr</w:t>
            </w:r>
            <w:proofErr w:type="spellEnd"/>
            <w:r w:rsidRPr="00535B17">
              <w:rPr>
                <w:rFonts w:cs="Arial"/>
                <w:b/>
              </w:rPr>
              <w:t>. og poststed:</w:t>
            </w:r>
          </w:p>
        </w:tc>
        <w:tc>
          <w:tcPr>
            <w:tcW w:w="6415" w:type="dxa"/>
          </w:tcPr>
          <w:p w:rsidRPr="00535B17" w:rsidR="00A72694" w:rsidP="00AA6279" w:rsidRDefault="00AA6279" w14:paraId="69B08D0C" w14:textId="77777777">
            <w:pPr>
              <w:rPr>
                <w:rFonts w:cs="Arial"/>
              </w:rPr>
            </w:pPr>
            <w:r w:rsidRPr="00535B17">
              <w:rPr>
                <w:rFonts w:cs="Arial"/>
              </w:rPr>
              <w:t>[Sett inn postnummer og sted]</w:t>
            </w:r>
          </w:p>
        </w:tc>
      </w:tr>
      <w:tr w:rsidRPr="00535B17" w:rsidR="00A72694" w:rsidTr="003F7705" w14:paraId="1C270597" w14:textId="77777777">
        <w:tc>
          <w:tcPr>
            <w:tcW w:w="3085" w:type="dxa"/>
          </w:tcPr>
          <w:p w:rsidRPr="00535B17" w:rsidR="00A72694" w:rsidP="00A72694" w:rsidRDefault="00A72694" w14:paraId="28685826" w14:textId="77777777">
            <w:pPr>
              <w:rPr>
                <w:rFonts w:cs="Arial"/>
                <w:b/>
              </w:rPr>
            </w:pPr>
            <w:r w:rsidRPr="00535B17">
              <w:rPr>
                <w:rFonts w:cs="Arial"/>
                <w:b/>
              </w:rPr>
              <w:t>Kontaktperson:</w:t>
            </w:r>
          </w:p>
        </w:tc>
        <w:tc>
          <w:tcPr>
            <w:tcW w:w="6415" w:type="dxa"/>
          </w:tcPr>
          <w:p w:rsidRPr="00535B17" w:rsidR="00A72694" w:rsidP="00A72694" w:rsidRDefault="00AA6279" w14:paraId="460A81EC" w14:textId="77777777">
            <w:pPr>
              <w:rPr>
                <w:rFonts w:cs="Arial"/>
              </w:rPr>
            </w:pPr>
            <w:r w:rsidRPr="00535B17">
              <w:rPr>
                <w:rFonts w:cs="Arial"/>
              </w:rPr>
              <w:t>[Sett inn navn på kontaktperson for tilbudet]</w:t>
            </w:r>
          </w:p>
        </w:tc>
      </w:tr>
      <w:tr w:rsidRPr="00535B17" w:rsidR="00A72694" w:rsidTr="003F7705" w14:paraId="308DD1EB" w14:textId="77777777">
        <w:tc>
          <w:tcPr>
            <w:tcW w:w="3085" w:type="dxa"/>
          </w:tcPr>
          <w:p w:rsidRPr="00535B17" w:rsidR="00A72694" w:rsidP="00A72694" w:rsidRDefault="00A72694" w14:paraId="200E36F1" w14:textId="77777777">
            <w:pPr>
              <w:rPr>
                <w:rFonts w:cs="Arial"/>
                <w:b/>
              </w:rPr>
            </w:pPr>
            <w:r w:rsidRPr="00535B17">
              <w:rPr>
                <w:rFonts w:cs="Arial"/>
                <w:b/>
              </w:rPr>
              <w:t>Telefonnummer</w:t>
            </w:r>
          </w:p>
        </w:tc>
        <w:tc>
          <w:tcPr>
            <w:tcW w:w="6415" w:type="dxa"/>
          </w:tcPr>
          <w:p w:rsidRPr="00535B17" w:rsidR="00A72694" w:rsidP="00AA6279" w:rsidRDefault="00AA6279" w14:paraId="5C5E8128" w14:textId="77777777">
            <w:pPr>
              <w:rPr>
                <w:rFonts w:cs="Arial"/>
              </w:rPr>
            </w:pPr>
            <w:r w:rsidRPr="00535B17">
              <w:rPr>
                <w:rFonts w:cs="Arial"/>
              </w:rPr>
              <w:t>[Sett inn direkte telefonnummer til kontaktperson]</w:t>
            </w:r>
          </w:p>
        </w:tc>
      </w:tr>
      <w:tr w:rsidRPr="00535B17" w:rsidR="00A72694" w:rsidTr="003F7705" w14:paraId="58845BB5" w14:textId="77777777">
        <w:tc>
          <w:tcPr>
            <w:tcW w:w="3085" w:type="dxa"/>
          </w:tcPr>
          <w:p w:rsidRPr="00535B17" w:rsidR="00A72694" w:rsidP="00A72694" w:rsidRDefault="00A72694" w14:paraId="4BBAFDE9" w14:textId="77777777">
            <w:pPr>
              <w:rPr>
                <w:rFonts w:cs="Arial"/>
                <w:b/>
              </w:rPr>
            </w:pPr>
            <w:r w:rsidRPr="00535B17">
              <w:rPr>
                <w:rFonts w:cs="Arial"/>
                <w:b/>
              </w:rPr>
              <w:t>E-post:</w:t>
            </w:r>
          </w:p>
        </w:tc>
        <w:tc>
          <w:tcPr>
            <w:tcW w:w="6415" w:type="dxa"/>
          </w:tcPr>
          <w:p w:rsidRPr="00535B17" w:rsidR="00A72694" w:rsidP="00A72694" w:rsidRDefault="00AA6279" w14:paraId="5FABAFCE" w14:textId="77777777">
            <w:pPr>
              <w:rPr>
                <w:rFonts w:cs="Arial"/>
              </w:rPr>
            </w:pPr>
            <w:r w:rsidRPr="00535B17">
              <w:rPr>
                <w:rFonts w:cs="Arial"/>
              </w:rPr>
              <w:t>[Sett inn e-post til kontaktperson]</w:t>
            </w:r>
          </w:p>
        </w:tc>
      </w:tr>
    </w:tbl>
    <w:p w:rsidRPr="00535B17" w:rsidR="003C5342" w:rsidP="003A6B93" w:rsidRDefault="003C5342" w14:paraId="44407B3A" w14:textId="77777777">
      <w:pPr>
        <w:rPr>
          <w:rFonts w:cs="Arial"/>
        </w:rPr>
      </w:pPr>
    </w:p>
    <w:p w:rsidRPr="00535B17" w:rsidR="003130B8" w:rsidP="003A6B93" w:rsidRDefault="003A6B93" w14:paraId="24816AF8" w14:textId="18273FD6">
      <w:pPr>
        <w:rPr>
          <w:rFonts w:cs="Arial"/>
        </w:rPr>
      </w:pPr>
      <w:r w:rsidRPr="00535B17">
        <w:rPr>
          <w:rFonts w:cs="Arial"/>
        </w:rPr>
        <w:t>Det bekreftes at tilbudet vedstås frem til vedståelsesfristens utløp som oppgitt i konkurransegrunnlaget, evt. frem til kontraktsignering dersom det skjer før.</w:t>
      </w:r>
      <w:r w:rsidR="008C5B2B">
        <w:rPr>
          <w:rFonts w:cs="Arial"/>
        </w:rPr>
        <w:t xml:space="preserve"> </w:t>
      </w:r>
    </w:p>
    <w:p w:rsidRPr="00535B17" w:rsidR="003A6B93" w:rsidP="003A6B93" w:rsidRDefault="003A6B93" w14:paraId="597AFE24" w14:textId="77777777">
      <w:pPr>
        <w:pBdr>
          <w:bottom w:val="single" w:color="auto" w:sz="6" w:space="1"/>
        </w:pBdr>
        <w:rPr>
          <w:rFonts w:cs="Arial"/>
        </w:rPr>
      </w:pPr>
    </w:p>
    <w:p w:rsidRPr="00535B17" w:rsidR="00564CEB" w:rsidP="003A6B93" w:rsidRDefault="00564CEB" w14:paraId="2C480C9E" w14:textId="6318CA82">
      <w:pPr>
        <w:rPr>
          <w:rFonts w:cs="Arial"/>
        </w:rPr>
      </w:pPr>
    </w:p>
    <w:p w:rsidRPr="00535B17" w:rsidR="00CA6199" w:rsidP="00CA6199" w:rsidRDefault="00591754" w14:paraId="7922B80B" w14:textId="71E62FC1">
      <w:pPr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Midlertidig erklæring</w:t>
      </w:r>
      <w:r w:rsidR="00BF2E1D">
        <w:rPr>
          <w:rFonts w:cs="Arial"/>
          <w:b/>
          <w:bCs/>
          <w:szCs w:val="22"/>
        </w:rPr>
        <w:t xml:space="preserve"> (et kryss)</w:t>
      </w:r>
    </w:p>
    <w:p w:rsidRPr="00535B17" w:rsidR="00CA6199" w:rsidP="00CA6199" w:rsidRDefault="00CA6199" w14:paraId="43FB8697" w14:textId="77777777">
      <w:pPr>
        <w:rPr>
          <w:rFonts w:cs="Arial"/>
          <w:b/>
          <w:bCs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"/>
        <w:gridCol w:w="8021"/>
      </w:tblGrid>
      <w:tr w:rsidRPr="00535B17" w:rsidR="00CA6199" w:rsidTr="063C367D" w14:paraId="61F764DD" w14:textId="77777777">
        <w:tc>
          <w:tcPr>
            <w:tcW w:w="619" w:type="dxa"/>
          </w:tcPr>
          <w:p w:rsidRPr="00535B17" w:rsidR="00CA6199" w:rsidP="063C367D" w:rsidRDefault="00CA6199" w14:paraId="23672DCB" w14:textId="4990E758">
            <w:pPr>
              <w:rPr>
                <w:rFonts w:cs="Arial"/>
              </w:rPr>
            </w:pPr>
            <w:r w:rsidRPr="00535B17">
              <w:rPr>
                <w:rFonts w:cs="Arial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B17">
              <w:rPr>
                <w:rFonts w:cs="Arial"/>
              </w:rPr>
              <w:instrText xml:space="preserve"> FORMCHECKBOX </w:instrText>
            </w:r>
            <w:r w:rsidRPr="00535B17">
              <w:rPr>
                <w:rFonts w:cs="Arial"/>
              </w:rPr>
            </w:r>
            <w:r w:rsidRPr="00535B17">
              <w:rPr>
                <w:rFonts w:cs="Arial"/>
              </w:rPr>
              <w:fldChar w:fldCharType="separate"/>
            </w:r>
            <w:r w:rsidRPr="00535B17">
              <w:rPr>
                <w:rFonts w:cs="Arial"/>
              </w:rPr>
              <w:fldChar w:fldCharType="end"/>
            </w:r>
          </w:p>
        </w:tc>
        <w:tc>
          <w:tcPr>
            <w:tcW w:w="8021" w:type="dxa"/>
          </w:tcPr>
          <w:p w:rsidRPr="00535B17" w:rsidR="00CA6199" w:rsidP="063C367D" w:rsidRDefault="73EC83C4" w14:paraId="48547D8B" w14:textId="5581DE0A">
            <w:pPr>
              <w:rPr>
                <w:rFonts w:cs="Arial"/>
              </w:rPr>
            </w:pPr>
            <w:r w:rsidRPr="00535B17">
              <w:rPr>
                <w:rFonts w:cs="Arial"/>
              </w:rPr>
              <w:t>Leverandør bekrefter oppfyllelse av samtlige kvalifikasjonskrav</w:t>
            </w:r>
            <w:r w:rsidRPr="00535B17" w:rsidR="34021F07">
              <w:rPr>
                <w:rFonts w:cs="Arial"/>
              </w:rPr>
              <w:t>, ytelsesbeskrivelser og minstekrav</w:t>
            </w:r>
            <w:r w:rsidRPr="00535B17">
              <w:rPr>
                <w:rFonts w:cs="Arial"/>
              </w:rPr>
              <w:t xml:space="preserve"> som angitt i konkurransegrunnlaget, </w:t>
            </w:r>
            <w:r w:rsidRPr="00535B17">
              <w:rPr>
                <w:rFonts w:cs="Arial"/>
                <w:b/>
                <w:bCs/>
                <w:u w:val="single"/>
              </w:rPr>
              <w:t>uten avvik eller forbehold</w:t>
            </w:r>
            <w:r w:rsidRPr="00535B17">
              <w:rPr>
                <w:rFonts w:cs="Arial"/>
              </w:rPr>
              <w:t xml:space="preserve"> fra vår side.</w:t>
            </w:r>
          </w:p>
          <w:p w:rsidRPr="00535B17" w:rsidR="00CA6199" w:rsidP="005502A1" w:rsidRDefault="00CA6199" w14:paraId="6C610B32" w14:textId="77777777">
            <w:pPr>
              <w:rPr>
                <w:rFonts w:cs="Arial"/>
              </w:rPr>
            </w:pPr>
          </w:p>
        </w:tc>
      </w:tr>
      <w:tr w:rsidRPr="00535B17" w:rsidR="00CA6199" w:rsidTr="063C367D" w14:paraId="2F759534" w14:textId="77777777">
        <w:tc>
          <w:tcPr>
            <w:tcW w:w="619" w:type="dxa"/>
          </w:tcPr>
          <w:p w:rsidRPr="00535B17" w:rsidR="00CA6199" w:rsidP="063C367D" w:rsidRDefault="00CA6199" w14:paraId="6AE55B1C" w14:textId="17418CA6">
            <w:pPr>
              <w:rPr>
                <w:rFonts w:cs="Arial"/>
              </w:rPr>
            </w:pPr>
            <w:r w:rsidRPr="00535B17">
              <w:rPr>
                <w:rFonts w:cs="Arial"/>
              </w:rPr>
              <w:fldChar w:fldCharType="begin"/>
            </w:r>
            <w:r w:rsidRPr="00535B17">
              <w:rPr>
                <w:rFonts w:cs="Arial"/>
              </w:rPr>
              <w:instrText xml:space="preserve"> FORMCHECKBOX </w:instrText>
            </w:r>
            <w:r w:rsidRPr="00535B17">
              <w:rPr>
                <w:rFonts w:cs="Arial"/>
              </w:rPr>
              <w:fldChar w:fldCharType="separate"/>
            </w:r>
            <w:r w:rsidRPr="00535B17">
              <w:rPr>
                <w:rFonts w:cs="Arial"/>
              </w:rPr>
              <w:fldChar w:fldCharType="end"/>
            </w:r>
            <w:r w:rsidRPr="00535B17">
              <w:rPr>
                <w:rFonts w:cs="Arial"/>
              </w:rPr>
              <w:fldChar w:fldCharType="begin"/>
            </w:r>
            <w:r w:rsidRPr="00535B17">
              <w:rPr>
                <w:rFonts w:cs="Arial"/>
              </w:rPr>
              <w:instrText xml:space="preserve"> FORMCHECKBOX </w:instrText>
            </w:r>
            <w:r w:rsidRPr="00535B17">
              <w:rPr>
                <w:rFonts w:cs="Arial"/>
              </w:rPr>
              <w:fldChar w:fldCharType="separate"/>
            </w:r>
            <w:r w:rsidRPr="00535B17">
              <w:rPr>
                <w:rFonts w:cs="Arial"/>
              </w:rPr>
              <w:fldChar w:fldCharType="end"/>
            </w:r>
            <w:r w:rsidRPr="00535B17" w:rsidR="00815ED7">
              <w:rPr>
                <w:rFonts w:cs="Arial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B17" w:rsidR="00815ED7">
              <w:rPr>
                <w:rFonts w:cs="Arial"/>
              </w:rPr>
              <w:instrText xml:space="preserve"> FORMCHECKBOX </w:instrText>
            </w:r>
            <w:r w:rsidRPr="00535B17" w:rsidR="00815ED7">
              <w:rPr>
                <w:rFonts w:cs="Arial"/>
              </w:rPr>
            </w:r>
            <w:r w:rsidRPr="00535B17" w:rsidR="00815ED7">
              <w:rPr>
                <w:rFonts w:cs="Arial"/>
              </w:rPr>
              <w:fldChar w:fldCharType="separate"/>
            </w:r>
            <w:r w:rsidRPr="00535B17" w:rsidR="00815ED7">
              <w:rPr>
                <w:rFonts w:cs="Arial"/>
              </w:rPr>
              <w:fldChar w:fldCharType="end"/>
            </w:r>
          </w:p>
        </w:tc>
        <w:tc>
          <w:tcPr>
            <w:tcW w:w="8021" w:type="dxa"/>
          </w:tcPr>
          <w:p w:rsidRPr="00535B17" w:rsidR="00CA6199" w:rsidP="063C367D" w:rsidRDefault="73EC83C4" w14:paraId="7BE51F6E" w14:textId="4E137356">
            <w:pPr>
              <w:rPr>
                <w:rFonts w:cs="Arial"/>
              </w:rPr>
            </w:pPr>
            <w:r w:rsidRPr="00535B17">
              <w:rPr>
                <w:rFonts w:cs="Arial"/>
              </w:rPr>
              <w:t xml:space="preserve">Leverandør bekrefter oppfyllelse av </w:t>
            </w:r>
            <w:r w:rsidRPr="00535B17" w:rsidR="15E5AAAB">
              <w:rPr>
                <w:rFonts w:cs="Arial"/>
              </w:rPr>
              <w:t>samtlige kvalifikasjonskrav, ytelsesbeskrivelser og minstekrav som angitt i konkurransegrunnlaget</w:t>
            </w:r>
            <w:r w:rsidRPr="00535B17">
              <w:rPr>
                <w:rFonts w:cs="Arial"/>
              </w:rPr>
              <w:t>, med følgende</w:t>
            </w:r>
            <w:r w:rsidRPr="00535B17">
              <w:rPr>
                <w:rFonts w:cs="Arial"/>
                <w:b/>
                <w:bCs/>
                <w:u w:val="single"/>
              </w:rPr>
              <w:t xml:space="preserve"> avvik eller forbehold</w:t>
            </w:r>
            <w:r w:rsidRPr="00535B17">
              <w:rPr>
                <w:rFonts w:cs="Arial"/>
              </w:rPr>
              <w:t xml:space="preserve"> fra vår side.</w:t>
            </w:r>
          </w:p>
          <w:p w:rsidRPr="00535B17" w:rsidR="00CA6199" w:rsidP="005502A1" w:rsidRDefault="00CA6199" w14:paraId="1FF3AC49" w14:textId="77777777">
            <w:pPr>
              <w:rPr>
                <w:rFonts w:cs="Arial"/>
              </w:rPr>
            </w:pPr>
          </w:p>
          <w:p w:rsidRPr="00535B17" w:rsidR="00CA6199" w:rsidP="063C367D" w:rsidRDefault="73EC83C4" w14:paraId="62252098" w14:textId="53652149">
            <w:pPr>
              <w:rPr>
                <w:rFonts w:cs="Arial"/>
              </w:rPr>
            </w:pPr>
            <w:r w:rsidRPr="00535B17">
              <w:rPr>
                <w:rFonts w:cs="Arial"/>
              </w:rPr>
              <w:t xml:space="preserve"> </w:t>
            </w:r>
            <w:r w:rsidRPr="00535B17" w:rsidR="12E0A6A0">
              <w:rPr>
                <w:rFonts w:cs="Arial"/>
              </w:rPr>
              <w:t xml:space="preserve"> </w:t>
            </w:r>
          </w:p>
          <w:p w:rsidRPr="00535B17" w:rsidR="00CA6199" w:rsidP="005502A1" w:rsidRDefault="00CA6199" w14:paraId="45604A46" w14:textId="77777777">
            <w:pPr>
              <w:rPr>
                <w:rFonts w:cs="Arial"/>
              </w:rPr>
            </w:pPr>
          </w:p>
          <w:p w:rsidRPr="00535B17" w:rsidR="00CA6199" w:rsidP="005502A1" w:rsidRDefault="00CA6199" w14:paraId="1A0E3E37" w14:textId="77777777">
            <w:pPr>
              <w:rPr>
                <w:rFonts w:cs="Arial"/>
              </w:rPr>
            </w:pPr>
          </w:p>
        </w:tc>
      </w:tr>
    </w:tbl>
    <w:p w:rsidRPr="00535B17" w:rsidR="003A6B93" w:rsidP="003A6B93" w:rsidRDefault="003A6B93" w14:paraId="04FE4454" w14:textId="093331F1">
      <w:pPr>
        <w:rPr>
          <w:rFonts w:cs="Arial"/>
        </w:rPr>
      </w:pPr>
      <w:r w:rsidRPr="00535B17">
        <w:rPr>
          <w:rFonts w:cs="Arial"/>
        </w:rPr>
        <w:t>Med vennlig hilsen</w:t>
      </w:r>
    </w:p>
    <w:p w:rsidRPr="00535B17" w:rsidR="00E01E9D" w:rsidP="003A6B93" w:rsidRDefault="00E01E9D" w14:paraId="784E062D" w14:textId="644FEA9A">
      <w:pPr>
        <w:rPr>
          <w:rFonts w:cs="Arial"/>
        </w:rPr>
      </w:pPr>
    </w:p>
    <w:p w:rsidRPr="00535B17" w:rsidR="00E01E9D" w:rsidP="003A6B93" w:rsidRDefault="00E01E9D" w14:paraId="51BACD7C" w14:textId="77777777">
      <w:pPr>
        <w:rPr>
          <w:rFonts w:cs="Arial"/>
        </w:rPr>
      </w:pPr>
    </w:p>
    <w:p w:rsidRPr="00535B17" w:rsidR="00E01E9D" w:rsidP="003A6B93" w:rsidRDefault="00E01E9D" w14:paraId="2E258B58" w14:textId="3B584FE1">
      <w:pPr>
        <w:rPr>
          <w:rFonts w:cs="Arial"/>
        </w:rPr>
      </w:pPr>
      <w:r w:rsidRPr="00535B17">
        <w:rPr>
          <w:rFonts w:cs="Arial"/>
        </w:rPr>
        <w:lastRenderedPageBreak/>
        <w:t>_________________________________________</w:t>
      </w:r>
    </w:p>
    <w:p w:rsidRPr="00535B17" w:rsidR="003A6B93" w:rsidP="003A6B93" w:rsidRDefault="003A6B93" w14:paraId="2990051C" w14:textId="77777777">
      <w:pPr>
        <w:rPr>
          <w:rFonts w:cs="Arial"/>
        </w:rPr>
      </w:pPr>
    </w:p>
    <w:p w:rsidRPr="00535B17" w:rsidR="003A6B93" w:rsidP="003A6B93" w:rsidRDefault="003A6B93" w14:paraId="1520DEAA" w14:textId="77777777">
      <w:pPr>
        <w:rPr>
          <w:rFonts w:cs="Arial"/>
        </w:rPr>
      </w:pPr>
      <w:r w:rsidRPr="00535B17">
        <w:rPr>
          <w:rFonts w:cs="Arial"/>
        </w:rPr>
        <w:t>[NN]</w:t>
      </w:r>
    </w:p>
    <w:p w:rsidR="00C518FD" w:rsidP="063C367D" w:rsidRDefault="5408BACE" w14:paraId="08322AB7" w14:textId="24C4122A">
      <w:pPr>
        <w:rPr>
          <w:rFonts w:cs="Arial"/>
        </w:rPr>
      </w:pPr>
      <w:r w:rsidRPr="00535B17">
        <w:rPr>
          <w:rFonts w:cs="Arial"/>
        </w:rPr>
        <w:t>[Tittel]</w:t>
      </w:r>
    </w:p>
    <w:p w:rsidRPr="00535B17" w:rsidR="00A12587" w:rsidP="063C367D" w:rsidRDefault="00A12587" w14:paraId="1F699D2C" w14:textId="77777777">
      <w:pPr>
        <w:rPr>
          <w:rFonts w:cs="Arial"/>
          <w:i/>
          <w:iCs/>
        </w:rPr>
      </w:pPr>
    </w:p>
    <w:p w:rsidRPr="00A12587" w:rsidR="00C518FD" w:rsidP="063C367D" w:rsidRDefault="4845C80F" w14:paraId="7895EB9E" w14:textId="37DC79F2">
      <w:pPr>
        <w:rPr>
          <w:rFonts w:cs="Arial"/>
          <w:b/>
          <w:bCs/>
          <w:i/>
          <w:iCs/>
        </w:rPr>
      </w:pPr>
      <w:r w:rsidRPr="00A12587">
        <w:rPr>
          <w:rFonts w:cs="Arial"/>
          <w:b/>
          <w:bCs/>
          <w:i/>
          <w:iCs/>
        </w:rPr>
        <w:t>[</w:t>
      </w:r>
      <w:r w:rsidRPr="00A12587" w:rsidR="6E8433CD">
        <w:rPr>
          <w:rFonts w:cs="Arial"/>
          <w:b/>
          <w:bCs/>
          <w:i/>
          <w:iCs/>
        </w:rPr>
        <w:t xml:space="preserve">Tilbudsbrevet skal undertegnes av en </w:t>
      </w:r>
      <w:r w:rsidRPr="00A12587" w:rsidR="284B4C30">
        <w:rPr>
          <w:rFonts w:cs="Arial"/>
          <w:b/>
          <w:bCs/>
          <w:i/>
          <w:iCs/>
        </w:rPr>
        <w:t>med tilstrekkelig</w:t>
      </w:r>
      <w:r w:rsidRPr="00A12587" w:rsidR="6E8433CD">
        <w:rPr>
          <w:rFonts w:cs="Arial"/>
          <w:b/>
          <w:bCs/>
          <w:i/>
          <w:iCs/>
        </w:rPr>
        <w:t xml:space="preserve"> fullmakt til å pådra leverandøren forpliktelser</w:t>
      </w:r>
      <w:r w:rsidR="00C36E56">
        <w:rPr>
          <w:rFonts w:cs="Arial"/>
          <w:b/>
          <w:bCs/>
          <w:i/>
          <w:iCs/>
        </w:rPr>
        <w:t xml:space="preserve"> iht. firmaattest</w:t>
      </w:r>
      <w:r w:rsidRPr="00A12587">
        <w:rPr>
          <w:rFonts w:cs="Arial"/>
          <w:b/>
          <w:bCs/>
          <w:i/>
          <w:iCs/>
        </w:rPr>
        <w:t>]</w:t>
      </w:r>
    </w:p>
    <w:p w:rsidRPr="00535B17" w:rsidR="00C518FD" w:rsidP="003A6B93" w:rsidRDefault="00C518FD" w14:paraId="365F142E" w14:textId="77777777">
      <w:pPr>
        <w:rPr>
          <w:rFonts w:cs="Arial"/>
        </w:rPr>
      </w:pPr>
    </w:p>
    <w:sectPr w:rsidRPr="00535B17" w:rsidR="00C518FD" w:rsidSect="00BC6793">
      <w:headerReference w:type="default" r:id="rId11"/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4C69" w:rsidP="00D7129D" w:rsidRDefault="00C24C69" w14:paraId="37C319E8" w14:textId="77777777">
      <w:r>
        <w:separator/>
      </w:r>
    </w:p>
  </w:endnote>
  <w:endnote w:type="continuationSeparator" w:id="0">
    <w:p w:rsidR="00C24C69" w:rsidP="00D7129D" w:rsidRDefault="00C24C69" w14:paraId="018D2AF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4C69" w:rsidP="00D7129D" w:rsidRDefault="00C24C69" w14:paraId="0B4D1BCD" w14:textId="77777777">
      <w:r>
        <w:separator/>
      </w:r>
    </w:p>
  </w:footnote>
  <w:footnote w:type="continuationSeparator" w:id="0">
    <w:p w:rsidR="00C24C69" w:rsidP="00D7129D" w:rsidRDefault="00C24C69" w14:paraId="5B8662A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01E9D" w:rsidRDefault="00E01E9D" w14:paraId="01B6C9FF" w14:textId="0DE5B887">
    <w:pPr>
      <w:pStyle w:val="Topptekst"/>
    </w:pPr>
    <w:r>
      <w:t>Vedlegg 1 – Tilbudsbrev</w:t>
    </w:r>
    <w:r w:rsidR="00535B17">
      <w:tab/>
    </w:r>
    <w:r w:rsidR="00535B17">
      <w:tab/>
    </w:r>
    <w:r w:rsidR="000C3553">
      <w:rPr>
        <w:noProof/>
      </w:rPr>
      <w:drawing>
        <wp:inline distT="0" distB="0" distL="0" distR="0" wp14:anchorId="40E4B9DB" wp14:editId="21BAE3D9">
          <wp:extent cx="582295" cy="800100"/>
          <wp:effectExtent l="0" t="0" r="8255" b="0"/>
          <wp:docPr id="1891970882" name="Bilde 1" descr="Et bilde som inneholder Font, symbol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5" descr="Et bilde som inneholder Font, symbol, Grafikk, logo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342395">
    <w:abstractNumId w:val="0"/>
  </w:num>
  <w:num w:numId="2" w16cid:durableId="1036589385">
    <w:abstractNumId w:val="1"/>
  </w:num>
  <w:num w:numId="3" w16cid:durableId="12259489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207A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1EF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AC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188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5A6F"/>
    <w:rsid w:val="000B6284"/>
    <w:rsid w:val="000B665F"/>
    <w:rsid w:val="000B7651"/>
    <w:rsid w:val="000C07A6"/>
    <w:rsid w:val="000C1F72"/>
    <w:rsid w:val="000C2353"/>
    <w:rsid w:val="000C26EB"/>
    <w:rsid w:val="000C3553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6A6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252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2D5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139B"/>
    <w:rsid w:val="001926A3"/>
    <w:rsid w:val="00192E48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1FF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2C94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6934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16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3584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71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A7A68"/>
    <w:rsid w:val="002B1368"/>
    <w:rsid w:val="002B1E09"/>
    <w:rsid w:val="002B23CC"/>
    <w:rsid w:val="002B3036"/>
    <w:rsid w:val="002B3967"/>
    <w:rsid w:val="002B3A36"/>
    <w:rsid w:val="002B4CCB"/>
    <w:rsid w:val="002B6110"/>
    <w:rsid w:val="002B698B"/>
    <w:rsid w:val="002B6E44"/>
    <w:rsid w:val="002C0064"/>
    <w:rsid w:val="002C0673"/>
    <w:rsid w:val="002C073C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2B91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0B8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37BAA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C4C"/>
    <w:rsid w:val="00375F83"/>
    <w:rsid w:val="003806CB"/>
    <w:rsid w:val="00380700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345F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12E"/>
    <w:rsid w:val="003C4229"/>
    <w:rsid w:val="003C50F3"/>
    <w:rsid w:val="003C5342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37EEB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2CB8"/>
    <w:rsid w:val="004B350D"/>
    <w:rsid w:val="004B3DBE"/>
    <w:rsid w:val="004B5326"/>
    <w:rsid w:val="004B6352"/>
    <w:rsid w:val="004B74EA"/>
    <w:rsid w:val="004C0159"/>
    <w:rsid w:val="004C162F"/>
    <w:rsid w:val="004C1820"/>
    <w:rsid w:val="004C1EAC"/>
    <w:rsid w:val="004C2F5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213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6B55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79B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17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4CEB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54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0AB9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612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2E4D"/>
    <w:rsid w:val="006943EA"/>
    <w:rsid w:val="00694768"/>
    <w:rsid w:val="00694A45"/>
    <w:rsid w:val="00694C2D"/>
    <w:rsid w:val="006969BA"/>
    <w:rsid w:val="00697881"/>
    <w:rsid w:val="00697B4D"/>
    <w:rsid w:val="006A23C1"/>
    <w:rsid w:val="006A3342"/>
    <w:rsid w:val="006A477A"/>
    <w:rsid w:val="006A54ED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1F5C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3FE3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3EA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1E2D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292C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5560E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3D0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E8A"/>
    <w:rsid w:val="007F2F73"/>
    <w:rsid w:val="007F35C9"/>
    <w:rsid w:val="007F4561"/>
    <w:rsid w:val="007F5017"/>
    <w:rsid w:val="007F50FE"/>
    <w:rsid w:val="007F51C8"/>
    <w:rsid w:val="007F608C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2BE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5ED7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733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5C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46E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87DF6"/>
    <w:rsid w:val="0089176E"/>
    <w:rsid w:val="00891D98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45E9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96F"/>
    <w:rsid w:val="008B7E44"/>
    <w:rsid w:val="008C0A48"/>
    <w:rsid w:val="008C12F7"/>
    <w:rsid w:val="008C353B"/>
    <w:rsid w:val="008C4544"/>
    <w:rsid w:val="008C490B"/>
    <w:rsid w:val="008C552B"/>
    <w:rsid w:val="008C5B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139"/>
    <w:rsid w:val="008D52C7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3F6D"/>
    <w:rsid w:val="008E5022"/>
    <w:rsid w:val="008E58EE"/>
    <w:rsid w:val="008E64FA"/>
    <w:rsid w:val="008F137C"/>
    <w:rsid w:val="008F2900"/>
    <w:rsid w:val="008F2DEB"/>
    <w:rsid w:val="008F3515"/>
    <w:rsid w:val="008F4AD4"/>
    <w:rsid w:val="008F51CE"/>
    <w:rsid w:val="008F5D93"/>
    <w:rsid w:val="008F5DDC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69DE"/>
    <w:rsid w:val="009077FA"/>
    <w:rsid w:val="00907970"/>
    <w:rsid w:val="009104B8"/>
    <w:rsid w:val="009106C0"/>
    <w:rsid w:val="0091135C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2C2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013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1E0"/>
    <w:rsid w:val="009E0803"/>
    <w:rsid w:val="009E0C93"/>
    <w:rsid w:val="009E123B"/>
    <w:rsid w:val="009E2450"/>
    <w:rsid w:val="009E249D"/>
    <w:rsid w:val="009E262E"/>
    <w:rsid w:val="009E2EB6"/>
    <w:rsid w:val="009E3563"/>
    <w:rsid w:val="009E4ECB"/>
    <w:rsid w:val="009E7639"/>
    <w:rsid w:val="009F0B9A"/>
    <w:rsid w:val="009F1B9C"/>
    <w:rsid w:val="009F3489"/>
    <w:rsid w:val="009F497A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07B57"/>
    <w:rsid w:val="00A1010A"/>
    <w:rsid w:val="00A10356"/>
    <w:rsid w:val="00A12587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2D47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942"/>
    <w:rsid w:val="00A32FDB"/>
    <w:rsid w:val="00A33A44"/>
    <w:rsid w:val="00A33F68"/>
    <w:rsid w:val="00A35033"/>
    <w:rsid w:val="00A357FA"/>
    <w:rsid w:val="00A36DE9"/>
    <w:rsid w:val="00A376C5"/>
    <w:rsid w:val="00A40073"/>
    <w:rsid w:val="00A400ED"/>
    <w:rsid w:val="00A404BF"/>
    <w:rsid w:val="00A40BAE"/>
    <w:rsid w:val="00A4174F"/>
    <w:rsid w:val="00A43BCE"/>
    <w:rsid w:val="00A440D4"/>
    <w:rsid w:val="00A450F2"/>
    <w:rsid w:val="00A45A14"/>
    <w:rsid w:val="00A464FA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971EF"/>
    <w:rsid w:val="00AA04E3"/>
    <w:rsid w:val="00AA0E34"/>
    <w:rsid w:val="00AA19D9"/>
    <w:rsid w:val="00AA2BDA"/>
    <w:rsid w:val="00AA33FC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515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2A78"/>
    <w:rsid w:val="00B235F8"/>
    <w:rsid w:val="00B23BE4"/>
    <w:rsid w:val="00B24020"/>
    <w:rsid w:val="00B24225"/>
    <w:rsid w:val="00B2424D"/>
    <w:rsid w:val="00B2489C"/>
    <w:rsid w:val="00B24B85"/>
    <w:rsid w:val="00B25B8C"/>
    <w:rsid w:val="00B25D10"/>
    <w:rsid w:val="00B2781C"/>
    <w:rsid w:val="00B3010D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4EBD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6582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2D26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793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BF2BF7"/>
    <w:rsid w:val="00BF2E1D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4C69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E56"/>
    <w:rsid w:val="00C36F22"/>
    <w:rsid w:val="00C4251D"/>
    <w:rsid w:val="00C43D1A"/>
    <w:rsid w:val="00C44885"/>
    <w:rsid w:val="00C46139"/>
    <w:rsid w:val="00C50F17"/>
    <w:rsid w:val="00C518FD"/>
    <w:rsid w:val="00C52A65"/>
    <w:rsid w:val="00C52EDE"/>
    <w:rsid w:val="00C53A87"/>
    <w:rsid w:val="00C53B6E"/>
    <w:rsid w:val="00C54FB3"/>
    <w:rsid w:val="00C554F8"/>
    <w:rsid w:val="00C56A3F"/>
    <w:rsid w:val="00C56A64"/>
    <w:rsid w:val="00C5777E"/>
    <w:rsid w:val="00C6007A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C34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199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35C2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B5"/>
    <w:rsid w:val="00D22BC3"/>
    <w:rsid w:val="00D22E05"/>
    <w:rsid w:val="00D23A38"/>
    <w:rsid w:val="00D243F2"/>
    <w:rsid w:val="00D2543A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1D35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3FC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EC9"/>
    <w:rsid w:val="00DE2FE0"/>
    <w:rsid w:val="00DE3887"/>
    <w:rsid w:val="00DE3E22"/>
    <w:rsid w:val="00DE4750"/>
    <w:rsid w:val="00DE4CFA"/>
    <w:rsid w:val="00DE639D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6A8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5E8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1D2A"/>
    <w:rsid w:val="00E72B4D"/>
    <w:rsid w:val="00E72DFC"/>
    <w:rsid w:val="00E7361A"/>
    <w:rsid w:val="00E73B85"/>
    <w:rsid w:val="00E74743"/>
    <w:rsid w:val="00E75073"/>
    <w:rsid w:val="00E75BA4"/>
    <w:rsid w:val="00E77047"/>
    <w:rsid w:val="00E77E0F"/>
    <w:rsid w:val="00E81216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3F42"/>
    <w:rsid w:val="00EA4465"/>
    <w:rsid w:val="00EA4B32"/>
    <w:rsid w:val="00EA4F5F"/>
    <w:rsid w:val="00EA7909"/>
    <w:rsid w:val="00EB056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701"/>
    <w:rsid w:val="00F03F44"/>
    <w:rsid w:val="00F0532F"/>
    <w:rsid w:val="00F068A5"/>
    <w:rsid w:val="00F07BFC"/>
    <w:rsid w:val="00F12C87"/>
    <w:rsid w:val="00F12EB9"/>
    <w:rsid w:val="00F14E5F"/>
    <w:rsid w:val="00F15A13"/>
    <w:rsid w:val="00F15BE9"/>
    <w:rsid w:val="00F15C5D"/>
    <w:rsid w:val="00F1718E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134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C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74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19C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063C367D"/>
    <w:rsid w:val="07A7B5FD"/>
    <w:rsid w:val="128A6367"/>
    <w:rsid w:val="12E0A6A0"/>
    <w:rsid w:val="15E5AAAB"/>
    <w:rsid w:val="17F96D0B"/>
    <w:rsid w:val="1DA9A7F7"/>
    <w:rsid w:val="221D1812"/>
    <w:rsid w:val="278DC645"/>
    <w:rsid w:val="284B4C30"/>
    <w:rsid w:val="2D4AAA7C"/>
    <w:rsid w:val="34021F07"/>
    <w:rsid w:val="358CBB21"/>
    <w:rsid w:val="3F59C704"/>
    <w:rsid w:val="4433E458"/>
    <w:rsid w:val="44865BBA"/>
    <w:rsid w:val="4845C80F"/>
    <w:rsid w:val="5408BACE"/>
    <w:rsid w:val="560273E7"/>
    <w:rsid w:val="5AD2257A"/>
    <w:rsid w:val="65B4913D"/>
    <w:rsid w:val="684D085F"/>
    <w:rsid w:val="6E8433CD"/>
    <w:rsid w:val="73EC83C4"/>
    <w:rsid w:val="756BA794"/>
    <w:rsid w:val="79ACFBA3"/>
    <w:rsid w:val="7E1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34F669D-851D-467F-BCC8-83F46756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SimSun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72694"/>
    <w:rPr>
      <w:rFonts w:ascii="Arial" w:hAnsi="Arial" w:eastAsia="Times New Roman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rsid w:val="00A72694"/>
    <w:rPr>
      <w:rFonts w:ascii="Arial" w:hAnsi="Arial" w:eastAsia="Times New Roman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link w:val="Topptekst"/>
    <w:uiPriority w:val="99"/>
    <w:rsid w:val="00D7129D"/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link w:val="Bunntekst"/>
    <w:uiPriority w:val="99"/>
    <w:rsid w:val="00D7129D"/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7415BD"/>
    <w:rPr>
      <w:rFonts w:ascii="Tahoma" w:hAnsi="Tahoma" w:eastAsia="Times New Roman" w:cs="Tahoma"/>
      <w:sz w:val="16"/>
      <w:szCs w:val="16"/>
    </w:rPr>
  </w:style>
  <w:style w:type="table" w:styleId="Tabellrutenett">
    <w:name w:val="Table Grid"/>
    <w:basedOn w:val="Vanligtabell"/>
    <w:rsid w:val="00A7269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039AC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8039AC"/>
    <w:rPr>
      <w:rFonts w:ascii="Arial" w:hAnsi="Arial"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9AC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039AC"/>
    <w:rPr>
      <w:rFonts w:ascii="Arial" w:hAnsi="Arial" w:eastAsia="Times New Roman"/>
      <w:b/>
      <w:bCs/>
      <w:lang w:val="nb-NO" w:eastAsia="nb-NO"/>
    </w:rPr>
  </w:style>
  <w:style w:type="character" w:styleId="Sterk">
    <w:name w:val="Strong"/>
    <w:basedOn w:val="Standardskriftforavsnitt"/>
    <w:qFormat/>
    <w:rsid w:val="003C53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E5CE7512DEE4498E2A0B5B80B500A9" ma:contentTypeVersion="3" ma:contentTypeDescription="Create a new document." ma:contentTypeScope="" ma:versionID="35cc551414223885a62de13824868847">
  <xsd:schema xmlns:xsd="http://www.w3.org/2001/XMLSchema" xmlns:xs="http://www.w3.org/2001/XMLSchema" xmlns:p="http://schemas.microsoft.com/office/2006/metadata/properties" xmlns:ns2="dbf4a7c8-a210-41f7-8ebe-8516a7b40e13" targetNamespace="http://schemas.microsoft.com/office/2006/metadata/properties" ma:root="true" ma:fieldsID="3bf4d3a696e6181e6b2bee3fd420a958" ns2:_="">
    <xsd:import namespace="dbf4a7c8-a210-41f7-8ebe-8516a7b40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4a7c8-a210-41f7-8ebe-8516a7b40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7C1524-2F08-48ED-B3F3-53050A0233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C078B7-F5F3-46A6-BEA6-451C44B24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0D2E8E-D519-44EC-B9BB-822BE56F13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F791D8-ED44-41AE-BCC2-ED70FA1494F8}"/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Del 1_Vedlegg 1_Mal Tilbudsbrev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June Bjørnvik</lastModifiedBy>
  <revision>66</revision>
  <dcterms:created xsi:type="dcterms:W3CDTF">2025-04-09T12:55:00.0000000Z</dcterms:created>
  <dcterms:modified xsi:type="dcterms:W3CDTF">2026-05-11T06:06:55.9407372Z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0x01010018E5CE7512DEE4498E2A0B5B80B500A9</vt:lpwstr>
  </property>
  <property fmtid="{D5CDD505-2E9C-101B-9397-08002B2CF9AE}" pid="3" name="MediaServiceImageTags">
    <vt:lpwstr/>
  </property>
</Properties>
</file>